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vertAnchor="page" w:horzAnchor="page" w:tblpX="7797" w:tblpY="881"/>
        <w:bidiVisual/>
        <w:tblW w:w="0" w:type="auto"/>
        <w:tblLook w:val="01E0"/>
      </w:tblPr>
      <w:tblGrid>
        <w:gridCol w:w="3060"/>
      </w:tblGrid>
      <w:tr w:rsidR="00A22079" w:rsidTr="006C0323">
        <w:tc>
          <w:tcPr>
            <w:tcW w:w="3060" w:type="dxa"/>
            <w:hideMark/>
          </w:tcPr>
          <w:p w:rsidR="006C0323" w:rsidRPr="006C0323" w:rsidRDefault="006C0323" w:rsidP="006C0323">
            <w:pPr>
              <w:jc w:val="left"/>
              <w:rPr>
                <w:color w:val="00B0F0"/>
                <w:sz w:val="28"/>
                <w:szCs w:val="28"/>
              </w:rPr>
            </w:pPr>
            <w:r w:rsidRPr="006C0323">
              <w:rPr>
                <w:rFonts w:hint="cs"/>
                <w:color w:val="00B0F0"/>
                <w:sz w:val="28"/>
                <w:szCs w:val="28"/>
                <w:rtl/>
              </w:rPr>
              <w:t xml:space="preserve">      سجلات وملفات دائمة </w:t>
            </w:r>
            <w:r w:rsidR="002829B7">
              <w:rPr>
                <w:rFonts w:hint="cs"/>
                <w:color w:val="00B0F0"/>
                <w:sz w:val="28"/>
                <w:szCs w:val="28"/>
                <w:rtl/>
              </w:rPr>
              <w:t>تحفظ بالمدرسة</w:t>
            </w:r>
            <w:r w:rsidRPr="006C0323">
              <w:rPr>
                <w:rFonts w:hint="cs"/>
                <w:color w:val="00B0F0"/>
                <w:sz w:val="28"/>
                <w:szCs w:val="28"/>
                <w:rtl/>
              </w:rPr>
              <w:t xml:space="preserve">        </w:t>
            </w:r>
          </w:p>
        </w:tc>
      </w:tr>
      <w:tr w:rsidR="00A22079" w:rsidTr="006C0323">
        <w:tc>
          <w:tcPr>
            <w:tcW w:w="3060" w:type="dxa"/>
            <w:hideMark/>
          </w:tcPr>
          <w:p w:rsidR="00A22079" w:rsidRDefault="00514B9E" w:rsidP="00A22079">
            <w:pPr>
              <w:jc w:val="left"/>
              <w:rPr>
                <w:color w:val="000000"/>
              </w:rPr>
            </w:pPr>
            <w:r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سجل نتائج </w:t>
            </w:r>
            <w:r w:rsidR="002829B7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الاختبارات</w:t>
            </w:r>
          </w:p>
        </w:tc>
      </w:tr>
      <w:tr w:rsidR="00A22079" w:rsidTr="006C0323">
        <w:tc>
          <w:tcPr>
            <w:tcW w:w="3060" w:type="dxa"/>
            <w:hideMark/>
          </w:tcPr>
          <w:p w:rsidR="00A22079" w:rsidRDefault="00A22079" w:rsidP="006C0323">
            <w:pPr>
              <w:jc w:val="left"/>
              <w:rPr>
                <w:color w:val="000000"/>
              </w:rPr>
            </w:pPr>
            <w:r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ملف </w:t>
            </w:r>
            <w:r w:rsidR="006C0323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اللوائح والأنظمة</w:t>
            </w:r>
            <w:r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 ويحدث </w:t>
            </w:r>
            <w:r w:rsidR="00514B9E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باستمرار </w:t>
            </w:r>
          </w:p>
        </w:tc>
      </w:tr>
      <w:tr w:rsidR="00A22079" w:rsidTr="006C0323">
        <w:tc>
          <w:tcPr>
            <w:tcW w:w="3060" w:type="dxa"/>
            <w:hideMark/>
          </w:tcPr>
          <w:p w:rsidR="00A22079" w:rsidRDefault="00A22079" w:rsidP="00716751">
            <w:pPr>
              <w:jc w:val="left"/>
              <w:rPr>
                <w:color w:val="000000"/>
              </w:rPr>
            </w:pPr>
            <w:r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سجل </w:t>
            </w:r>
            <w:r w:rsidR="002829B7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الاجتماعات</w:t>
            </w:r>
            <w:r w:rsidR="00716751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 المدرسية</w:t>
            </w:r>
          </w:p>
        </w:tc>
      </w:tr>
      <w:tr w:rsidR="00A22079" w:rsidTr="006C0323">
        <w:tc>
          <w:tcPr>
            <w:tcW w:w="3060" w:type="dxa"/>
            <w:hideMark/>
          </w:tcPr>
          <w:p w:rsidR="00A22079" w:rsidRDefault="00A22079" w:rsidP="00A24395">
            <w:pPr>
              <w:jc w:val="left"/>
              <w:rPr>
                <w:color w:val="000000"/>
              </w:rPr>
            </w:pPr>
            <w:r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سجل الحضور والانصراف </w:t>
            </w:r>
            <w:r w:rsidR="00A24395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للموظفين</w:t>
            </w:r>
          </w:p>
        </w:tc>
      </w:tr>
      <w:tr w:rsidR="00A22079" w:rsidTr="006C0323">
        <w:tc>
          <w:tcPr>
            <w:tcW w:w="3060" w:type="dxa"/>
            <w:hideMark/>
          </w:tcPr>
          <w:p w:rsidR="00A22079" w:rsidRDefault="00A22079" w:rsidP="00A22079">
            <w:pPr>
              <w:jc w:val="left"/>
              <w:rPr>
                <w:color w:val="000000"/>
              </w:rPr>
            </w:pPr>
            <w:r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السجلات المالية </w:t>
            </w:r>
          </w:p>
        </w:tc>
      </w:tr>
      <w:tr w:rsidR="00A22079" w:rsidTr="006C0323">
        <w:tc>
          <w:tcPr>
            <w:tcW w:w="3060" w:type="dxa"/>
            <w:hideMark/>
          </w:tcPr>
          <w:p w:rsidR="00A22079" w:rsidRDefault="00A22079" w:rsidP="00A22079">
            <w:pPr>
              <w:jc w:val="left"/>
              <w:rPr>
                <w:color w:val="000000"/>
              </w:rPr>
            </w:pPr>
            <w:r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سجل العهد المدرسية ومتعلقاته</w:t>
            </w:r>
          </w:p>
        </w:tc>
      </w:tr>
      <w:tr w:rsidR="00A22079" w:rsidTr="006C0323">
        <w:tc>
          <w:tcPr>
            <w:tcW w:w="3060" w:type="dxa"/>
            <w:hideMark/>
          </w:tcPr>
          <w:p w:rsidR="00A22079" w:rsidRDefault="00A24395" w:rsidP="00A22079">
            <w:pPr>
              <w:jc w:val="left"/>
              <w:rPr>
                <w:color w:val="000000"/>
              </w:rPr>
            </w:pPr>
            <w:r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سجل </w:t>
            </w:r>
            <w:r w:rsidR="00A22079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الوارد و</w:t>
            </w:r>
            <w:r w:rsidR="00A22079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الصادر</w:t>
            </w:r>
          </w:p>
        </w:tc>
      </w:tr>
      <w:tr w:rsidR="00A22079" w:rsidTr="006C0323">
        <w:tc>
          <w:tcPr>
            <w:tcW w:w="3060" w:type="dxa"/>
            <w:hideMark/>
          </w:tcPr>
          <w:p w:rsidR="00A22079" w:rsidRDefault="00A22079" w:rsidP="00A22079">
            <w:pPr>
              <w:jc w:val="left"/>
              <w:rPr>
                <w:color w:val="000000"/>
              </w:rPr>
            </w:pPr>
            <w:r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سجل تسليم المعاملات الصادرة</w:t>
            </w:r>
          </w:p>
        </w:tc>
      </w:tr>
      <w:tr w:rsidR="00A22079" w:rsidTr="006C0323">
        <w:tc>
          <w:tcPr>
            <w:tcW w:w="3060" w:type="dxa"/>
            <w:hideMark/>
          </w:tcPr>
          <w:p w:rsidR="00A22079" w:rsidRDefault="00A22079" w:rsidP="00A22079">
            <w:pPr>
              <w:jc w:val="left"/>
              <w:rPr>
                <w:color w:val="000000"/>
              </w:rPr>
            </w:pPr>
          </w:p>
        </w:tc>
      </w:tr>
      <w:tr w:rsidR="00A22079" w:rsidTr="006C0323">
        <w:tc>
          <w:tcPr>
            <w:tcW w:w="3060" w:type="dxa"/>
            <w:hideMark/>
          </w:tcPr>
          <w:p w:rsidR="00A22079" w:rsidRDefault="00A22079" w:rsidP="00A24395">
            <w:pPr>
              <w:jc w:val="left"/>
              <w:rPr>
                <w:color w:val="000000"/>
              </w:rPr>
            </w:pPr>
          </w:p>
        </w:tc>
      </w:tr>
      <w:tr w:rsidR="00A22079" w:rsidTr="006C0323">
        <w:tc>
          <w:tcPr>
            <w:tcW w:w="3060" w:type="dxa"/>
            <w:hideMark/>
          </w:tcPr>
          <w:p w:rsidR="00A22079" w:rsidRDefault="00A22079" w:rsidP="00A24395">
            <w:pPr>
              <w:jc w:val="left"/>
              <w:rPr>
                <w:color w:val="000000"/>
              </w:rPr>
            </w:pPr>
            <w:r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سجل قيد الط</w:t>
            </w:r>
            <w:r w:rsidR="00A24395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لاب</w:t>
            </w:r>
          </w:p>
        </w:tc>
      </w:tr>
      <w:tr w:rsidR="00A22079" w:rsidTr="006C0323">
        <w:tc>
          <w:tcPr>
            <w:tcW w:w="3060" w:type="dxa"/>
            <w:hideMark/>
          </w:tcPr>
          <w:p w:rsidR="00A22079" w:rsidRDefault="00A22079" w:rsidP="00A24395">
            <w:pPr>
              <w:jc w:val="left"/>
              <w:rPr>
                <w:color w:val="000000"/>
              </w:rPr>
            </w:pPr>
            <w:r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ملفات </w:t>
            </w:r>
            <w:r w:rsidR="00A24395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الطلاب المنقطعين</w:t>
            </w:r>
          </w:p>
        </w:tc>
      </w:tr>
      <w:tr w:rsidR="00A22079" w:rsidTr="006C0323">
        <w:tc>
          <w:tcPr>
            <w:tcW w:w="3060" w:type="dxa"/>
            <w:hideMark/>
          </w:tcPr>
          <w:p w:rsidR="00A22079" w:rsidRDefault="00514B9E" w:rsidP="00A22079">
            <w:pPr>
              <w:jc w:val="left"/>
              <w:rPr>
                <w:rFonts w:hint="cs"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سجل متابعة مدير المدرسة للمعلم وتقويمه</w:t>
            </w:r>
          </w:p>
          <w:p w:rsidR="00514B9E" w:rsidRDefault="00514B9E" w:rsidP="00A22079">
            <w:pPr>
              <w:jc w:val="left"/>
              <w:rPr>
                <w:rFonts w:hint="cs"/>
                <w:color w:val="000000"/>
                <w:rtl/>
              </w:rPr>
            </w:pPr>
            <w:r>
              <w:rPr>
                <w:rFonts w:hint="cs"/>
                <w:color w:val="000000"/>
                <w:rtl/>
              </w:rPr>
              <w:t>ـــــــــــــــــــــــــــــــــــــــــــــــــــــــــ</w:t>
            </w:r>
          </w:p>
          <w:p w:rsidR="00514B9E" w:rsidRDefault="00514B9E" w:rsidP="00A22079">
            <w:pPr>
              <w:jc w:val="left"/>
              <w:rPr>
                <w:rFonts w:hint="cs"/>
                <w:b/>
                <w:bCs/>
                <w:color w:val="000000"/>
                <w:rtl/>
              </w:rPr>
            </w:pPr>
            <w:r w:rsidRPr="00514B9E">
              <w:rPr>
                <w:rFonts w:hint="cs"/>
                <w:b/>
                <w:bCs/>
                <w:color w:val="000000"/>
                <w:rtl/>
              </w:rPr>
              <w:t>سجل المكتبة ومصادر التعلم</w:t>
            </w:r>
          </w:p>
          <w:p w:rsidR="006C0323" w:rsidRPr="00514B9E" w:rsidRDefault="006C0323" w:rsidP="00A22079">
            <w:pPr>
              <w:jc w:val="left"/>
              <w:rPr>
                <w:rFonts w:hint="cs"/>
                <w:b/>
                <w:bCs/>
                <w:color w:val="000000"/>
                <w:rtl/>
              </w:rPr>
            </w:pPr>
          </w:p>
          <w:p w:rsidR="00514B9E" w:rsidRDefault="006C0323" w:rsidP="00A22079">
            <w:pPr>
              <w:jc w:val="left"/>
              <w:rPr>
                <w:rFonts w:hint="cs"/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ـــــــــــــــــــــــــــــــــــــــــــــــــــــــــ</w:t>
            </w:r>
          </w:p>
          <w:p w:rsidR="006C0323" w:rsidRPr="00514B9E" w:rsidRDefault="006C0323" w:rsidP="00A22079">
            <w:pPr>
              <w:jc w:val="left"/>
              <w:rPr>
                <w:rFonts w:hint="cs"/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 xml:space="preserve">سجل المعلومات </w:t>
            </w:r>
            <w:r w:rsidR="002829B7">
              <w:rPr>
                <w:rFonts w:hint="cs"/>
                <w:b/>
                <w:bCs/>
                <w:color w:val="000000"/>
                <w:rtl/>
              </w:rPr>
              <w:t>الإحصائية</w:t>
            </w:r>
          </w:p>
          <w:p w:rsidR="00514B9E" w:rsidRDefault="00514B9E" w:rsidP="00A22079">
            <w:pPr>
              <w:jc w:val="left"/>
              <w:rPr>
                <w:rFonts w:hint="cs"/>
                <w:color w:val="000000"/>
                <w:rtl/>
              </w:rPr>
            </w:pPr>
          </w:p>
          <w:p w:rsidR="00514B9E" w:rsidRDefault="00514B9E" w:rsidP="00A22079">
            <w:pPr>
              <w:jc w:val="left"/>
              <w:rPr>
                <w:rFonts w:hint="cs"/>
                <w:color w:val="000000"/>
                <w:rtl/>
              </w:rPr>
            </w:pPr>
          </w:p>
          <w:p w:rsidR="00514B9E" w:rsidRDefault="00514B9E" w:rsidP="00A22079">
            <w:pPr>
              <w:jc w:val="left"/>
              <w:rPr>
                <w:color w:val="000000"/>
              </w:rPr>
            </w:pPr>
          </w:p>
        </w:tc>
      </w:tr>
    </w:tbl>
    <w:tbl>
      <w:tblPr>
        <w:tblStyle w:val="a4"/>
        <w:tblpPr w:leftFromText="180" w:rightFromText="180" w:vertAnchor="page" w:horzAnchor="margin" w:tblpXSpec="center" w:tblpY="1105"/>
        <w:bidiVisual/>
        <w:tblW w:w="0" w:type="auto"/>
        <w:tblLook w:val="01E0"/>
      </w:tblPr>
      <w:tblGrid>
        <w:gridCol w:w="2796"/>
      </w:tblGrid>
      <w:tr w:rsidR="00812B3D" w:rsidRPr="005249FD" w:rsidTr="006C0323">
        <w:tc>
          <w:tcPr>
            <w:tcW w:w="2796" w:type="dxa"/>
          </w:tcPr>
          <w:p w:rsidR="00812B3D" w:rsidRPr="006C0323" w:rsidRDefault="00812B3D" w:rsidP="00812B3D">
            <w:pPr>
              <w:tabs>
                <w:tab w:val="left" w:pos="5804"/>
              </w:tabs>
              <w:jc w:val="center"/>
              <w:rPr>
                <w:rFonts w:cs="AdvertisingLight"/>
                <w:b/>
                <w:bCs/>
                <w:color w:val="00B0F0"/>
                <w:sz w:val="32"/>
                <w:szCs w:val="32"/>
                <w:rtl/>
              </w:rPr>
            </w:pPr>
            <w:r w:rsidRPr="006C0323">
              <w:rPr>
                <w:rFonts w:cs="AdvertisingLight" w:hint="cs"/>
                <w:b/>
                <w:bCs/>
                <w:color w:val="00B0F0"/>
                <w:sz w:val="32"/>
                <w:szCs w:val="32"/>
                <w:rtl/>
              </w:rPr>
              <w:t>عهد عشر سنوات</w:t>
            </w:r>
          </w:p>
        </w:tc>
      </w:tr>
      <w:tr w:rsidR="00812B3D" w:rsidRPr="0073536B" w:rsidTr="006C0323">
        <w:tc>
          <w:tcPr>
            <w:tcW w:w="2796" w:type="dxa"/>
          </w:tcPr>
          <w:p w:rsidR="00514B9E" w:rsidRDefault="00514B9E" w:rsidP="00A24395">
            <w:pPr>
              <w:tabs>
                <w:tab w:val="left" w:pos="5804"/>
              </w:tabs>
              <w:jc w:val="center"/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</w:pPr>
          </w:p>
          <w:p w:rsidR="00812B3D" w:rsidRPr="0073536B" w:rsidRDefault="00812B3D" w:rsidP="00A24395">
            <w:pPr>
              <w:tabs>
                <w:tab w:val="left" w:pos="5804"/>
              </w:tabs>
              <w:jc w:val="center"/>
              <w:rPr>
                <w:rFonts w:cs="AdvertisingBold"/>
                <w:b/>
                <w:bCs/>
                <w:color w:val="000000"/>
                <w:sz w:val="32"/>
                <w:szCs w:val="32"/>
                <w:rtl/>
              </w:rPr>
            </w:pPr>
            <w:r w:rsidRPr="0073536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سجل </w:t>
            </w:r>
            <w:r w:rsidR="002829B7" w:rsidRPr="0073536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أحوال</w:t>
            </w:r>
            <w:r w:rsidRPr="0073536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 الموظف</w:t>
            </w:r>
            <w:r w:rsidR="00A24395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ين</w:t>
            </w:r>
          </w:p>
        </w:tc>
      </w:tr>
      <w:tr w:rsidR="00812B3D" w:rsidRPr="0073536B" w:rsidTr="006C0323">
        <w:tc>
          <w:tcPr>
            <w:tcW w:w="2796" w:type="dxa"/>
          </w:tcPr>
          <w:p w:rsidR="00514B9E" w:rsidRDefault="00514B9E" w:rsidP="00812B3D">
            <w:pPr>
              <w:tabs>
                <w:tab w:val="left" w:pos="5804"/>
              </w:tabs>
              <w:jc w:val="center"/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</w:pPr>
          </w:p>
          <w:p w:rsidR="00812B3D" w:rsidRPr="0073536B" w:rsidRDefault="00812B3D" w:rsidP="00812B3D">
            <w:pPr>
              <w:tabs>
                <w:tab w:val="left" w:pos="5804"/>
              </w:tabs>
              <w:jc w:val="center"/>
              <w:rPr>
                <w:rFonts w:cs="AdvertisingBold"/>
                <w:b/>
                <w:bCs/>
                <w:color w:val="000000"/>
                <w:sz w:val="32"/>
                <w:szCs w:val="32"/>
                <w:rtl/>
              </w:rPr>
            </w:pPr>
            <w:r w:rsidRPr="0073536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سجل زيارات المشرف</w:t>
            </w:r>
            <w:r w:rsidR="00A24395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ين</w:t>
            </w:r>
          </w:p>
        </w:tc>
      </w:tr>
      <w:tr w:rsidR="00812B3D" w:rsidRPr="0073536B" w:rsidTr="006C0323">
        <w:tc>
          <w:tcPr>
            <w:tcW w:w="2796" w:type="dxa"/>
          </w:tcPr>
          <w:p w:rsidR="00812B3D" w:rsidRDefault="00812B3D" w:rsidP="00812B3D">
            <w:pPr>
              <w:tabs>
                <w:tab w:val="left" w:pos="5804"/>
              </w:tabs>
              <w:jc w:val="center"/>
              <w:rPr>
                <w:rFonts w:cs="AdvertisingBold" w:hint="cs"/>
                <w:b/>
                <w:bCs/>
                <w:color w:val="000000"/>
                <w:sz w:val="32"/>
                <w:szCs w:val="32"/>
                <w:rtl/>
              </w:rPr>
            </w:pPr>
          </w:p>
          <w:p w:rsidR="00514B9E" w:rsidRPr="0073536B" w:rsidRDefault="00514B9E" w:rsidP="00812B3D">
            <w:pPr>
              <w:tabs>
                <w:tab w:val="left" w:pos="5804"/>
              </w:tabs>
              <w:jc w:val="center"/>
              <w:rPr>
                <w:rFonts w:cs="AdvertisingBold"/>
                <w:b/>
                <w:bCs/>
                <w:color w:val="000000"/>
                <w:sz w:val="32"/>
                <w:szCs w:val="32"/>
                <w:rtl/>
              </w:rPr>
            </w:pPr>
          </w:p>
        </w:tc>
      </w:tr>
      <w:tr w:rsidR="00812B3D" w:rsidRPr="0073536B" w:rsidTr="006C0323">
        <w:tc>
          <w:tcPr>
            <w:tcW w:w="2796" w:type="dxa"/>
          </w:tcPr>
          <w:p w:rsidR="00812B3D" w:rsidRDefault="00812B3D" w:rsidP="00812B3D">
            <w:pPr>
              <w:tabs>
                <w:tab w:val="left" w:pos="5804"/>
              </w:tabs>
              <w:jc w:val="center"/>
              <w:rPr>
                <w:rFonts w:cs="AdvertisingBold" w:hint="cs"/>
                <w:b/>
                <w:bCs/>
                <w:color w:val="000000"/>
                <w:sz w:val="32"/>
                <w:szCs w:val="32"/>
                <w:rtl/>
              </w:rPr>
            </w:pPr>
          </w:p>
          <w:p w:rsidR="00514B9E" w:rsidRPr="0073536B" w:rsidRDefault="00514B9E" w:rsidP="00812B3D">
            <w:pPr>
              <w:tabs>
                <w:tab w:val="left" w:pos="5804"/>
              </w:tabs>
              <w:jc w:val="center"/>
              <w:rPr>
                <w:rFonts w:cs="AdvertisingBold"/>
                <w:b/>
                <w:bCs/>
                <w:color w:val="000000"/>
                <w:sz w:val="32"/>
                <w:szCs w:val="32"/>
                <w:rtl/>
              </w:rPr>
            </w:pPr>
          </w:p>
        </w:tc>
      </w:tr>
      <w:tr w:rsidR="00812B3D" w:rsidRPr="0073536B" w:rsidTr="006C0323">
        <w:tc>
          <w:tcPr>
            <w:tcW w:w="2796" w:type="dxa"/>
          </w:tcPr>
          <w:p w:rsidR="00812B3D" w:rsidRPr="0073536B" w:rsidRDefault="00812B3D" w:rsidP="00812B3D">
            <w:pPr>
              <w:tabs>
                <w:tab w:val="left" w:pos="5804"/>
              </w:tabs>
              <w:jc w:val="center"/>
              <w:rPr>
                <w:rFonts w:cs="AdvertisingBold"/>
                <w:b/>
                <w:bCs/>
                <w:color w:val="000000"/>
                <w:sz w:val="32"/>
                <w:szCs w:val="32"/>
                <w:rtl/>
              </w:rPr>
            </w:pPr>
          </w:p>
        </w:tc>
      </w:tr>
    </w:tbl>
    <w:tbl>
      <w:tblPr>
        <w:tblStyle w:val="a4"/>
        <w:tblpPr w:leftFromText="180" w:rightFromText="180" w:vertAnchor="page" w:horzAnchor="margin" w:tblpXSpec="center" w:tblpY="5409"/>
        <w:bidiVisual/>
        <w:tblW w:w="0" w:type="auto"/>
        <w:tblLook w:val="01E0"/>
      </w:tblPr>
      <w:tblGrid>
        <w:gridCol w:w="3184"/>
      </w:tblGrid>
      <w:tr w:rsidR="00812B3D" w:rsidRPr="005249FD" w:rsidTr="006C0323">
        <w:tc>
          <w:tcPr>
            <w:tcW w:w="3184" w:type="dxa"/>
          </w:tcPr>
          <w:p w:rsidR="00812B3D" w:rsidRPr="006C0323" w:rsidRDefault="00812B3D" w:rsidP="00514B9E">
            <w:pPr>
              <w:tabs>
                <w:tab w:val="left" w:pos="5804"/>
              </w:tabs>
              <w:jc w:val="center"/>
              <w:rPr>
                <w:rFonts w:cs="AdvertisingLight"/>
                <w:b/>
                <w:bCs/>
                <w:color w:val="00B0F0"/>
                <w:sz w:val="32"/>
                <w:szCs w:val="32"/>
                <w:rtl/>
              </w:rPr>
            </w:pPr>
            <w:r w:rsidRPr="006C0323">
              <w:rPr>
                <w:rFonts w:cs="AdvertisingLight" w:hint="cs"/>
                <w:b/>
                <w:bCs/>
                <w:color w:val="00B0F0"/>
                <w:sz w:val="32"/>
                <w:szCs w:val="32"/>
                <w:rtl/>
              </w:rPr>
              <w:t xml:space="preserve">عهد </w:t>
            </w:r>
            <w:r w:rsidR="002829B7" w:rsidRPr="006C0323">
              <w:rPr>
                <w:rFonts w:cs="AdvertisingLight" w:hint="cs"/>
                <w:b/>
                <w:bCs/>
                <w:color w:val="00B0F0"/>
                <w:sz w:val="32"/>
                <w:szCs w:val="32"/>
                <w:rtl/>
              </w:rPr>
              <w:t>أربع</w:t>
            </w:r>
            <w:r w:rsidRPr="006C0323">
              <w:rPr>
                <w:rFonts w:cs="AdvertisingLight" w:hint="cs"/>
                <w:b/>
                <w:bCs/>
                <w:color w:val="00B0F0"/>
                <w:sz w:val="32"/>
                <w:szCs w:val="32"/>
                <w:rtl/>
              </w:rPr>
              <w:t xml:space="preserve"> سنوات</w:t>
            </w:r>
          </w:p>
        </w:tc>
      </w:tr>
      <w:tr w:rsidR="00812B3D" w:rsidRPr="0073536B" w:rsidTr="006C0323">
        <w:tc>
          <w:tcPr>
            <w:tcW w:w="3184" w:type="dxa"/>
          </w:tcPr>
          <w:p w:rsidR="00812B3D" w:rsidRPr="0073536B" w:rsidRDefault="00812B3D" w:rsidP="00514B9E">
            <w:pPr>
              <w:tabs>
                <w:tab w:val="left" w:pos="5804"/>
              </w:tabs>
              <w:jc w:val="center"/>
              <w:rPr>
                <w:rFonts w:cs="AdvertisingBold"/>
                <w:b/>
                <w:bCs/>
                <w:color w:val="000000"/>
                <w:sz w:val="32"/>
                <w:szCs w:val="32"/>
                <w:rtl/>
              </w:rPr>
            </w:pPr>
            <w:r w:rsidRPr="0073536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بطاقات </w:t>
            </w:r>
            <w:proofErr w:type="spellStart"/>
            <w:r w:rsidRPr="0073536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الاداء</w:t>
            </w:r>
            <w:proofErr w:type="spellEnd"/>
            <w:r w:rsidRPr="0073536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 الوظيفي</w:t>
            </w:r>
          </w:p>
        </w:tc>
      </w:tr>
      <w:tr w:rsidR="00812B3D" w:rsidRPr="0073536B" w:rsidTr="006C0323">
        <w:tc>
          <w:tcPr>
            <w:tcW w:w="3184" w:type="dxa"/>
          </w:tcPr>
          <w:p w:rsidR="00812B3D" w:rsidRPr="0073536B" w:rsidRDefault="00812B3D" w:rsidP="00514B9E">
            <w:pPr>
              <w:tabs>
                <w:tab w:val="left" w:pos="5804"/>
              </w:tabs>
              <w:jc w:val="center"/>
              <w:rPr>
                <w:rFonts w:cs="AdvertisingBold"/>
                <w:b/>
                <w:bCs/>
                <w:color w:val="000000"/>
                <w:sz w:val="32"/>
                <w:szCs w:val="32"/>
                <w:rtl/>
              </w:rPr>
            </w:pPr>
            <w:r w:rsidRPr="0073536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سجل حصر </w:t>
            </w:r>
            <w:r w:rsidR="002829B7" w:rsidRPr="0073536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الإجازات</w:t>
            </w:r>
            <w:r w:rsidRPr="0073536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 والغياب</w:t>
            </w:r>
          </w:p>
        </w:tc>
      </w:tr>
      <w:tr w:rsidR="00812B3D" w:rsidRPr="0073536B" w:rsidTr="006C0323">
        <w:tc>
          <w:tcPr>
            <w:tcW w:w="3184" w:type="dxa"/>
          </w:tcPr>
          <w:p w:rsidR="00812B3D" w:rsidRPr="0073536B" w:rsidRDefault="00812B3D" w:rsidP="00514B9E">
            <w:pPr>
              <w:tabs>
                <w:tab w:val="left" w:pos="5804"/>
              </w:tabs>
              <w:jc w:val="center"/>
              <w:rPr>
                <w:rFonts w:cs="AdvertisingBold"/>
                <w:b/>
                <w:bCs/>
                <w:color w:val="000000"/>
                <w:sz w:val="32"/>
                <w:szCs w:val="32"/>
                <w:rtl/>
              </w:rPr>
            </w:pPr>
            <w:r w:rsidRPr="0073536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سجل خروج الموظف</w:t>
            </w:r>
            <w:r w:rsidR="00A24395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ين</w:t>
            </w:r>
            <w:r w:rsidRPr="0073536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 من الدوام</w:t>
            </w:r>
          </w:p>
        </w:tc>
      </w:tr>
      <w:tr w:rsidR="00812B3D" w:rsidRPr="0073536B" w:rsidTr="006C0323">
        <w:tc>
          <w:tcPr>
            <w:tcW w:w="3184" w:type="dxa"/>
          </w:tcPr>
          <w:p w:rsidR="00812B3D" w:rsidRPr="0073536B" w:rsidRDefault="00812B3D" w:rsidP="00514B9E">
            <w:pPr>
              <w:tabs>
                <w:tab w:val="left" w:pos="5804"/>
              </w:tabs>
              <w:jc w:val="center"/>
              <w:rPr>
                <w:rFonts w:cs="AdvertisingBold"/>
                <w:b/>
                <w:bCs/>
                <w:color w:val="000000"/>
                <w:sz w:val="32"/>
                <w:szCs w:val="32"/>
                <w:rtl/>
              </w:rPr>
            </w:pPr>
          </w:p>
        </w:tc>
      </w:tr>
      <w:tr w:rsidR="00812B3D" w:rsidRPr="0073536B" w:rsidTr="006C0323">
        <w:tc>
          <w:tcPr>
            <w:tcW w:w="3184" w:type="dxa"/>
          </w:tcPr>
          <w:p w:rsidR="00812B3D" w:rsidRPr="0073536B" w:rsidRDefault="00812B3D" w:rsidP="00514B9E">
            <w:pPr>
              <w:tabs>
                <w:tab w:val="left" w:pos="5804"/>
              </w:tabs>
              <w:jc w:val="center"/>
              <w:rPr>
                <w:rFonts w:cs="AdvertisingBold"/>
                <w:b/>
                <w:bCs/>
                <w:color w:val="000000"/>
                <w:sz w:val="32"/>
                <w:szCs w:val="32"/>
                <w:rtl/>
              </w:rPr>
            </w:pPr>
          </w:p>
        </w:tc>
      </w:tr>
    </w:tbl>
    <w:tbl>
      <w:tblPr>
        <w:tblStyle w:val="a4"/>
        <w:tblpPr w:leftFromText="180" w:rightFromText="180" w:vertAnchor="page" w:horzAnchor="page" w:tblpX="837" w:tblpY="2961"/>
        <w:bidiVisual/>
        <w:tblW w:w="0" w:type="auto"/>
        <w:tblLook w:val="01E0"/>
      </w:tblPr>
      <w:tblGrid>
        <w:gridCol w:w="2723"/>
      </w:tblGrid>
      <w:tr w:rsidR="00812B3D" w:rsidRPr="005249FD" w:rsidTr="006C0323">
        <w:trPr>
          <w:trHeight w:val="629"/>
        </w:trPr>
        <w:tc>
          <w:tcPr>
            <w:tcW w:w="2723" w:type="dxa"/>
          </w:tcPr>
          <w:p w:rsidR="00812B3D" w:rsidRPr="006C0323" w:rsidRDefault="00812B3D" w:rsidP="00812B3D">
            <w:pPr>
              <w:tabs>
                <w:tab w:val="left" w:pos="5804"/>
              </w:tabs>
              <w:jc w:val="center"/>
              <w:rPr>
                <w:rFonts w:cs="AdvertisingLight"/>
                <w:b/>
                <w:bCs/>
                <w:color w:val="00B0F0"/>
                <w:sz w:val="32"/>
                <w:szCs w:val="32"/>
                <w:rtl/>
              </w:rPr>
            </w:pPr>
            <w:r w:rsidRPr="006C0323">
              <w:rPr>
                <w:rFonts w:cs="AdvertisingLight" w:hint="cs"/>
                <w:b/>
                <w:bCs/>
                <w:color w:val="00B0F0"/>
                <w:sz w:val="32"/>
                <w:szCs w:val="32"/>
                <w:rtl/>
              </w:rPr>
              <w:t>عهد ثلاث سنوات</w:t>
            </w:r>
          </w:p>
        </w:tc>
      </w:tr>
      <w:tr w:rsidR="00812B3D" w:rsidRPr="0073536B" w:rsidTr="006C0323">
        <w:trPr>
          <w:trHeight w:val="547"/>
        </w:trPr>
        <w:tc>
          <w:tcPr>
            <w:tcW w:w="2723" w:type="dxa"/>
          </w:tcPr>
          <w:p w:rsidR="00812B3D" w:rsidRPr="0073536B" w:rsidRDefault="00812B3D" w:rsidP="00514B9E">
            <w:pPr>
              <w:tabs>
                <w:tab w:val="left" w:pos="5804"/>
              </w:tabs>
              <w:jc w:val="center"/>
              <w:rPr>
                <w:rFonts w:cs="AdvertisingBold"/>
                <w:b/>
                <w:bCs/>
                <w:color w:val="000000"/>
                <w:sz w:val="32"/>
                <w:szCs w:val="32"/>
                <w:rtl/>
              </w:rPr>
            </w:pPr>
            <w:r w:rsidRPr="0073536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سجل </w:t>
            </w:r>
            <w:r w:rsidR="00514B9E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المرشد الطلابي</w:t>
            </w:r>
          </w:p>
        </w:tc>
      </w:tr>
      <w:tr w:rsidR="00812B3D" w:rsidRPr="0073536B" w:rsidTr="006C0323">
        <w:trPr>
          <w:trHeight w:val="518"/>
        </w:trPr>
        <w:tc>
          <w:tcPr>
            <w:tcW w:w="2723" w:type="dxa"/>
          </w:tcPr>
          <w:p w:rsidR="00812B3D" w:rsidRPr="0073536B" w:rsidRDefault="00812B3D" w:rsidP="00812B3D">
            <w:pPr>
              <w:tabs>
                <w:tab w:val="left" w:pos="5804"/>
              </w:tabs>
              <w:jc w:val="center"/>
              <w:rPr>
                <w:rFonts w:cs="AdvertisingBold"/>
                <w:b/>
                <w:bCs/>
                <w:color w:val="000000"/>
                <w:sz w:val="32"/>
                <w:szCs w:val="32"/>
                <w:rtl/>
              </w:rPr>
            </w:pPr>
            <w:r w:rsidRPr="0073536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سجل التبليغات الداخلية</w:t>
            </w:r>
          </w:p>
        </w:tc>
      </w:tr>
      <w:tr w:rsidR="00812B3D" w:rsidRPr="0073536B" w:rsidTr="006C0323">
        <w:trPr>
          <w:trHeight w:val="1093"/>
        </w:trPr>
        <w:tc>
          <w:tcPr>
            <w:tcW w:w="2723" w:type="dxa"/>
          </w:tcPr>
          <w:p w:rsidR="00812B3D" w:rsidRPr="0073536B" w:rsidRDefault="00812B3D" w:rsidP="00716751">
            <w:pPr>
              <w:tabs>
                <w:tab w:val="left" w:pos="5804"/>
              </w:tabs>
              <w:jc w:val="center"/>
              <w:rPr>
                <w:rFonts w:cs="AdvertisingBold"/>
                <w:b/>
                <w:bCs/>
                <w:color w:val="000000"/>
                <w:sz w:val="32"/>
                <w:szCs w:val="32"/>
                <w:rtl/>
              </w:rPr>
            </w:pPr>
            <w:r w:rsidRPr="0073536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سجل </w:t>
            </w:r>
            <w:r w:rsidR="00716751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زيارة الأطباء</w:t>
            </w:r>
          </w:p>
        </w:tc>
      </w:tr>
      <w:tr w:rsidR="00812B3D" w:rsidRPr="0073536B" w:rsidTr="006C0323">
        <w:trPr>
          <w:trHeight w:val="629"/>
        </w:trPr>
        <w:tc>
          <w:tcPr>
            <w:tcW w:w="2723" w:type="dxa"/>
            <w:vMerge w:val="restart"/>
          </w:tcPr>
          <w:p w:rsidR="00812B3D" w:rsidRPr="0073536B" w:rsidRDefault="00716751" w:rsidP="00A24395">
            <w:pPr>
              <w:tabs>
                <w:tab w:val="left" w:pos="5804"/>
              </w:tabs>
              <w:jc w:val="center"/>
              <w:rPr>
                <w:rFonts w:cs="AdvertisingBold"/>
                <w:b/>
                <w:bCs/>
                <w:color w:val="000000"/>
                <w:sz w:val="32"/>
                <w:szCs w:val="32"/>
                <w:rtl/>
              </w:rPr>
            </w:pPr>
            <w:r>
              <w:rPr>
                <w:rFonts w:cs="AdvertisingBold" w:hint="cs"/>
                <w:b/>
                <w:bCs/>
                <w:color w:val="000000"/>
                <w:sz w:val="32"/>
                <w:szCs w:val="32"/>
                <w:rtl/>
              </w:rPr>
              <w:t>سجل حضور وغياب الطلاب</w:t>
            </w:r>
          </w:p>
        </w:tc>
      </w:tr>
      <w:tr w:rsidR="00812B3D" w:rsidRPr="0073536B" w:rsidTr="006C0323">
        <w:trPr>
          <w:trHeight w:val="629"/>
        </w:trPr>
        <w:tc>
          <w:tcPr>
            <w:tcW w:w="2723" w:type="dxa"/>
            <w:vMerge/>
          </w:tcPr>
          <w:p w:rsidR="00812B3D" w:rsidRPr="0073536B" w:rsidRDefault="00812B3D" w:rsidP="00812B3D">
            <w:pPr>
              <w:tabs>
                <w:tab w:val="left" w:pos="5804"/>
              </w:tabs>
              <w:jc w:val="center"/>
              <w:rPr>
                <w:rFonts w:cs="AdvertisingBold"/>
                <w:b/>
                <w:bCs/>
                <w:color w:val="000000"/>
                <w:sz w:val="32"/>
                <w:szCs w:val="32"/>
                <w:rtl/>
              </w:rPr>
            </w:pPr>
          </w:p>
        </w:tc>
      </w:tr>
      <w:tr w:rsidR="00812B3D" w:rsidRPr="0073536B" w:rsidTr="006C0323">
        <w:trPr>
          <w:trHeight w:val="547"/>
        </w:trPr>
        <w:tc>
          <w:tcPr>
            <w:tcW w:w="2723" w:type="dxa"/>
          </w:tcPr>
          <w:p w:rsidR="00812B3D" w:rsidRPr="0073536B" w:rsidRDefault="00A24395" w:rsidP="00514B9E">
            <w:pPr>
              <w:tabs>
                <w:tab w:val="left" w:pos="5804"/>
              </w:tabs>
              <w:jc w:val="center"/>
              <w:rPr>
                <w:rFonts w:cs="AdvertisingBold"/>
                <w:b/>
                <w:bCs/>
                <w:color w:val="0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سجلات </w:t>
            </w:r>
          </w:p>
        </w:tc>
      </w:tr>
    </w:tbl>
    <w:p w:rsidR="00812B3D" w:rsidRPr="00A22079" w:rsidRDefault="00812B3D" w:rsidP="00812B3D"/>
    <w:tbl>
      <w:tblPr>
        <w:tblStyle w:val="a4"/>
        <w:tblpPr w:leftFromText="180" w:rightFromText="180" w:vertAnchor="page" w:horzAnchor="page" w:tblpX="7845" w:tblpY="8865"/>
        <w:bidiVisual/>
        <w:tblW w:w="0" w:type="auto"/>
        <w:tblLook w:val="01E0"/>
      </w:tblPr>
      <w:tblGrid>
        <w:gridCol w:w="3060"/>
      </w:tblGrid>
      <w:tr w:rsidR="00812B3D" w:rsidRPr="005249FD" w:rsidTr="006C0323">
        <w:tc>
          <w:tcPr>
            <w:tcW w:w="3060" w:type="dxa"/>
          </w:tcPr>
          <w:p w:rsidR="00812B3D" w:rsidRPr="006C0323" w:rsidRDefault="00812B3D" w:rsidP="00812B3D">
            <w:pPr>
              <w:tabs>
                <w:tab w:val="left" w:pos="5804"/>
              </w:tabs>
              <w:jc w:val="center"/>
              <w:rPr>
                <w:rFonts w:cs="AdvertisingLight"/>
                <w:b/>
                <w:bCs/>
                <w:color w:val="00B0F0"/>
                <w:sz w:val="32"/>
                <w:szCs w:val="32"/>
                <w:rtl/>
              </w:rPr>
            </w:pPr>
            <w:r w:rsidRPr="006C0323">
              <w:rPr>
                <w:rFonts w:cs="AdvertisingLight" w:hint="cs"/>
                <w:b/>
                <w:bCs/>
                <w:color w:val="00B0F0"/>
                <w:sz w:val="32"/>
                <w:szCs w:val="32"/>
                <w:rtl/>
              </w:rPr>
              <w:t>عهد</w:t>
            </w:r>
            <w:r w:rsidR="006C0323" w:rsidRPr="006C0323">
              <w:rPr>
                <w:rFonts w:cs="AdvertisingLight" w:hint="cs"/>
                <w:b/>
                <w:bCs/>
                <w:color w:val="00B0F0"/>
                <w:sz w:val="32"/>
                <w:szCs w:val="32"/>
                <w:rtl/>
              </w:rPr>
              <w:t>ة</w:t>
            </w:r>
            <w:r w:rsidRPr="006C0323">
              <w:rPr>
                <w:rFonts w:cs="AdvertisingLight" w:hint="cs"/>
                <w:b/>
                <w:bCs/>
                <w:color w:val="00B0F0"/>
                <w:sz w:val="32"/>
                <w:szCs w:val="32"/>
                <w:rtl/>
              </w:rPr>
              <w:t xml:space="preserve"> عام دراسي</w:t>
            </w:r>
          </w:p>
        </w:tc>
      </w:tr>
      <w:tr w:rsidR="00812B3D" w:rsidRPr="0073536B" w:rsidTr="006C0323">
        <w:tc>
          <w:tcPr>
            <w:tcW w:w="3060" w:type="dxa"/>
          </w:tcPr>
          <w:p w:rsidR="00812B3D" w:rsidRPr="0073536B" w:rsidRDefault="00812B3D" w:rsidP="00812B3D">
            <w:pPr>
              <w:ind w:left="360"/>
              <w:jc w:val="center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73536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سجل المناوبة اليومية</w:t>
            </w:r>
          </w:p>
        </w:tc>
      </w:tr>
      <w:tr w:rsidR="00812B3D" w:rsidRPr="0073536B" w:rsidTr="006C0323">
        <w:tc>
          <w:tcPr>
            <w:tcW w:w="3060" w:type="dxa"/>
          </w:tcPr>
          <w:p w:rsidR="00812B3D" w:rsidRPr="0073536B" w:rsidRDefault="00812B3D" w:rsidP="00A24395">
            <w:pPr>
              <w:ind w:left="360"/>
              <w:jc w:val="center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73536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سجل توزيع حصص </w:t>
            </w:r>
            <w:r w:rsidR="002829B7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الانتظار</w:t>
            </w:r>
          </w:p>
        </w:tc>
      </w:tr>
      <w:tr w:rsidR="00812B3D" w:rsidRPr="0073536B" w:rsidTr="006C0323">
        <w:tc>
          <w:tcPr>
            <w:tcW w:w="3060" w:type="dxa"/>
          </w:tcPr>
          <w:p w:rsidR="00812B3D" w:rsidRPr="0073536B" w:rsidRDefault="00812B3D" w:rsidP="00812B3D">
            <w:pPr>
              <w:ind w:left="360"/>
              <w:jc w:val="center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73536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سجل جرد </w:t>
            </w:r>
            <w:r w:rsidR="002829B7" w:rsidRPr="0073536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العهدة</w:t>
            </w:r>
            <w:r w:rsidRPr="0073536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 السنوي</w:t>
            </w:r>
          </w:p>
        </w:tc>
      </w:tr>
      <w:tr w:rsidR="00812B3D" w:rsidRPr="0073536B" w:rsidTr="006C0323">
        <w:tc>
          <w:tcPr>
            <w:tcW w:w="3060" w:type="dxa"/>
          </w:tcPr>
          <w:p w:rsidR="00812B3D" w:rsidRPr="0073536B" w:rsidRDefault="00812B3D" w:rsidP="00812B3D">
            <w:pPr>
              <w:ind w:left="360"/>
              <w:jc w:val="center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73536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سجل الاختبارات</w:t>
            </w:r>
          </w:p>
        </w:tc>
      </w:tr>
      <w:tr w:rsidR="00812B3D" w:rsidRPr="0073536B" w:rsidTr="006C0323">
        <w:tc>
          <w:tcPr>
            <w:tcW w:w="3060" w:type="dxa"/>
          </w:tcPr>
          <w:p w:rsidR="00812B3D" w:rsidRPr="0073536B" w:rsidRDefault="00812B3D" w:rsidP="00812B3D">
            <w:pPr>
              <w:tabs>
                <w:tab w:val="left" w:pos="5804"/>
              </w:tabs>
              <w:jc w:val="center"/>
              <w:rPr>
                <w:rFonts w:cs="AdvertisingBold"/>
                <w:b/>
                <w:bCs/>
                <w:color w:val="000000"/>
                <w:sz w:val="32"/>
                <w:szCs w:val="32"/>
                <w:rtl/>
              </w:rPr>
            </w:pPr>
            <w:r w:rsidRPr="0073536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أوراق </w:t>
            </w:r>
            <w:r w:rsidR="002829B7" w:rsidRPr="0073536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إجابات</w:t>
            </w:r>
            <w:r w:rsidR="00A24395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 الطلاب</w:t>
            </w:r>
            <w:r w:rsidRPr="0073536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 الفصلية والنصف فصلية والدورين</w:t>
            </w:r>
          </w:p>
        </w:tc>
      </w:tr>
      <w:tr w:rsidR="00812B3D" w:rsidRPr="0073536B" w:rsidTr="006C0323">
        <w:tc>
          <w:tcPr>
            <w:tcW w:w="3060" w:type="dxa"/>
          </w:tcPr>
          <w:p w:rsidR="00812B3D" w:rsidRPr="0073536B" w:rsidRDefault="00812B3D" w:rsidP="006C0323">
            <w:pPr>
              <w:ind w:left="360"/>
              <w:jc w:val="center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73536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سجل تسليم </w:t>
            </w:r>
            <w:r w:rsidR="002829B7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الإشعارات</w:t>
            </w:r>
            <w:r w:rsidR="006C0323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2829B7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والشهادات</w:t>
            </w:r>
            <w:r w:rsidR="002829B7" w:rsidRPr="0073536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 والاستمارا</w:t>
            </w:r>
            <w:r w:rsidR="002829B7" w:rsidRPr="0073536B">
              <w:rPr>
                <w:rFonts w:hint="eastAsia"/>
                <w:b/>
                <w:bCs/>
                <w:color w:val="000000"/>
                <w:sz w:val="28"/>
                <w:szCs w:val="28"/>
                <w:rtl/>
              </w:rPr>
              <w:t>ت</w:t>
            </w:r>
          </w:p>
        </w:tc>
      </w:tr>
      <w:tr w:rsidR="00812B3D" w:rsidRPr="0073536B" w:rsidTr="006C0323">
        <w:tc>
          <w:tcPr>
            <w:tcW w:w="3060" w:type="dxa"/>
          </w:tcPr>
          <w:p w:rsidR="00812B3D" w:rsidRPr="0073536B" w:rsidRDefault="00812B3D" w:rsidP="00812B3D">
            <w:pPr>
              <w:ind w:left="360"/>
              <w:jc w:val="center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73536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سجل التسجيل والنقل</w:t>
            </w:r>
          </w:p>
        </w:tc>
      </w:tr>
      <w:tr w:rsidR="00812B3D" w:rsidRPr="0073536B" w:rsidTr="006C0323">
        <w:tc>
          <w:tcPr>
            <w:tcW w:w="3060" w:type="dxa"/>
          </w:tcPr>
          <w:p w:rsidR="00812B3D" w:rsidRPr="0073536B" w:rsidRDefault="00A24395" w:rsidP="00812B3D">
            <w:pPr>
              <w:ind w:left="360"/>
              <w:jc w:val="center"/>
              <w:rPr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سجل حضور وغياب الطلاب</w:t>
            </w:r>
            <w:r w:rsidR="00812B3D" w:rsidRPr="0073536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 اليومي</w:t>
            </w:r>
          </w:p>
        </w:tc>
      </w:tr>
      <w:tr w:rsidR="00812B3D" w:rsidRPr="0073536B" w:rsidTr="006C0323">
        <w:tc>
          <w:tcPr>
            <w:tcW w:w="3060" w:type="dxa"/>
          </w:tcPr>
          <w:p w:rsidR="00812B3D" w:rsidRPr="0073536B" w:rsidRDefault="00A24395" w:rsidP="00812B3D">
            <w:pPr>
              <w:ind w:left="360"/>
              <w:jc w:val="center"/>
              <w:rPr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سجل حضور وغياب الطلاب</w:t>
            </w:r>
            <w:r w:rsidR="00812B3D" w:rsidRPr="0073536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 الشهري</w:t>
            </w:r>
          </w:p>
        </w:tc>
      </w:tr>
      <w:tr w:rsidR="00812B3D" w:rsidRPr="0073536B" w:rsidTr="006C0323">
        <w:trPr>
          <w:trHeight w:val="368"/>
        </w:trPr>
        <w:tc>
          <w:tcPr>
            <w:tcW w:w="3060" w:type="dxa"/>
            <w:vMerge w:val="restart"/>
          </w:tcPr>
          <w:p w:rsidR="00812B3D" w:rsidRPr="0073536B" w:rsidRDefault="00812B3D" w:rsidP="00812B3D">
            <w:pPr>
              <w:tabs>
                <w:tab w:val="left" w:pos="5804"/>
              </w:tabs>
              <w:jc w:val="center"/>
              <w:rPr>
                <w:rFonts w:cs="AdvertisingBold"/>
                <w:b/>
                <w:bCs/>
                <w:color w:val="000000"/>
                <w:sz w:val="32"/>
                <w:szCs w:val="32"/>
                <w:rtl/>
              </w:rPr>
            </w:pPr>
            <w:r w:rsidRPr="0073536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ملفات إشعارات الغياب والتقارير الطبية وخطابات أولياء الأمور</w:t>
            </w:r>
          </w:p>
        </w:tc>
      </w:tr>
      <w:tr w:rsidR="00812B3D" w:rsidRPr="0073536B" w:rsidTr="006C0323">
        <w:trPr>
          <w:trHeight w:val="322"/>
        </w:trPr>
        <w:tc>
          <w:tcPr>
            <w:tcW w:w="3060" w:type="dxa"/>
            <w:vMerge/>
          </w:tcPr>
          <w:p w:rsidR="00812B3D" w:rsidRPr="0073536B" w:rsidRDefault="00812B3D" w:rsidP="00812B3D">
            <w:pPr>
              <w:ind w:left="360"/>
              <w:jc w:val="center"/>
              <w:rPr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812B3D" w:rsidRPr="0073536B" w:rsidTr="006C0323">
        <w:tc>
          <w:tcPr>
            <w:tcW w:w="3060" w:type="dxa"/>
          </w:tcPr>
          <w:p w:rsidR="00812B3D" w:rsidRPr="0073536B" w:rsidRDefault="00A24395" w:rsidP="00812B3D">
            <w:pPr>
              <w:ind w:left="360"/>
              <w:jc w:val="center"/>
              <w:rPr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سجل خروج الطلاب</w:t>
            </w:r>
            <w:r w:rsidR="00812B3D" w:rsidRPr="0073536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2829B7" w:rsidRPr="0073536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أثناء</w:t>
            </w:r>
            <w:r w:rsidR="00812B3D" w:rsidRPr="0073536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 الدوام.</w:t>
            </w:r>
          </w:p>
        </w:tc>
      </w:tr>
      <w:tr w:rsidR="00812B3D" w:rsidRPr="005249FD" w:rsidTr="006C0323">
        <w:tc>
          <w:tcPr>
            <w:tcW w:w="3060" w:type="dxa"/>
          </w:tcPr>
          <w:p w:rsidR="00812B3D" w:rsidRPr="005249FD" w:rsidRDefault="00812B3D" w:rsidP="00812B3D">
            <w:pPr>
              <w:tabs>
                <w:tab w:val="left" w:pos="5804"/>
              </w:tabs>
              <w:jc w:val="center"/>
              <w:rPr>
                <w:rFonts w:cs="AdvertisingBold"/>
                <w:b/>
                <w:bCs/>
                <w:color w:val="0000FF"/>
                <w:sz w:val="32"/>
                <w:szCs w:val="32"/>
                <w:rtl/>
              </w:rPr>
            </w:pPr>
          </w:p>
        </w:tc>
      </w:tr>
    </w:tbl>
    <w:p w:rsidR="007E75BC" w:rsidRPr="00A22079" w:rsidRDefault="007E75BC" w:rsidP="00812B3D"/>
    <w:sectPr w:rsidR="007E75BC" w:rsidRPr="00A22079" w:rsidSect="00BB5E4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dvertisingLight">
    <w:charset w:val="B2"/>
    <w:family w:val="auto"/>
    <w:pitch w:val="variable"/>
    <w:sig w:usb0="00006001" w:usb1="00000000" w:usb2="00000000" w:usb3="00000000" w:csb0="00000040" w:csb1="00000000"/>
  </w:font>
  <w:font w:name="AdvertisingBold">
    <w:charset w:val="B2"/>
    <w:family w:val="auto"/>
    <w:pitch w:val="variable"/>
    <w:sig w:usb0="00006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attachedTemplate r:id="rId1"/>
  <w:defaultTabStop w:val="720"/>
  <w:characterSpacingControl w:val="doNotCompress"/>
  <w:compat/>
  <w:rsids>
    <w:rsidRoot w:val="00A24395"/>
    <w:rsid w:val="002829B7"/>
    <w:rsid w:val="00394A4E"/>
    <w:rsid w:val="00483A81"/>
    <w:rsid w:val="00514B9E"/>
    <w:rsid w:val="005C18D5"/>
    <w:rsid w:val="006C0323"/>
    <w:rsid w:val="00716751"/>
    <w:rsid w:val="0073337D"/>
    <w:rsid w:val="007E75BC"/>
    <w:rsid w:val="008074B5"/>
    <w:rsid w:val="00812B3D"/>
    <w:rsid w:val="00A22079"/>
    <w:rsid w:val="00A24395"/>
    <w:rsid w:val="00BB5E4E"/>
    <w:rsid w:val="00FD7771"/>
    <w:rsid w:val="00FF0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07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2079"/>
    <w:pPr>
      <w:bidi/>
      <w:spacing w:after="0" w:line="240" w:lineRule="auto"/>
    </w:pPr>
  </w:style>
  <w:style w:type="table" w:styleId="a4">
    <w:name w:val="Table Grid"/>
    <w:basedOn w:val="a1"/>
    <w:rsid w:val="00A22079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2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ar\Desktop\&#1581;&#1601;&#1592;%20&#1575;&#1604;&#1587;&#1580;&#1604;&#1575;&#1578;%20&#1575;&#1604;&#1605;&#1583;&#1585;&#1587;&#1610;&#1577;.dotx" TargetMode="External"/></Relationships>
</file>

<file path=word/theme/theme1.xml><?xml version="1.0" encoding="utf-8"?>
<a:theme xmlns:a="http://schemas.openxmlformats.org/drawingml/2006/main" name="سمة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حفظ السجلات المدرسية</Template>
  <TotalTime>35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asar</dc:creator>
  <cp:lastModifiedBy>asar</cp:lastModifiedBy>
  <cp:revision>2</cp:revision>
  <dcterms:created xsi:type="dcterms:W3CDTF">2008-10-08T12:38:00Z</dcterms:created>
  <dcterms:modified xsi:type="dcterms:W3CDTF">2008-10-08T13:23:00Z</dcterms:modified>
</cp:coreProperties>
</file>